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D8B" w:rsidRPr="005C4841" w:rsidRDefault="001F6D8B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:rsidR="001F6D8B" w:rsidRPr="005C4841" w:rsidRDefault="001F6D8B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1F6D8B" w:rsidRDefault="001F6D8B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:rsidR="001F6D8B" w:rsidRPr="003A7EDF" w:rsidRDefault="001F6D8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1F6D8B" w:rsidRPr="003A7EDF" w:rsidRDefault="001F6D8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1F6D8B" w:rsidRPr="003A7EDF" w:rsidRDefault="001F6D8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1F6D8B" w:rsidRPr="003A7EDF" w:rsidRDefault="001F6D8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:rsidR="001F6D8B" w:rsidRPr="003A7EDF" w:rsidRDefault="001F6D8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78"/>
        <w:gridCol w:w="4971"/>
        <w:gridCol w:w="3685"/>
      </w:tblGrid>
      <w:tr w:rsidR="001F6D8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Источник данных</w:t>
            </w:r>
          </w:p>
        </w:tc>
      </w:tr>
      <w:tr w:rsidR="001F6D8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1F6D8B" w:rsidRPr="00AB12C4" w:rsidRDefault="001F6D8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1F6D8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F6D8B" w:rsidRPr="00AB12C4" w:rsidRDefault="001F6D8B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AB12C4">
              <w:rPr>
                <w:rFonts w:ascii="Times New Roman" w:hAnsi="Times New Roman"/>
                <w:lang w:eastAsia="en-US"/>
              </w:rPr>
              <w:t xml:space="preserve"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 79, от 09.09.2020 №119) </w:t>
            </w:r>
          </w:p>
          <w:p w:rsidR="001F6D8B" w:rsidRPr="00AB12C4" w:rsidRDefault="001F6D8B" w:rsidP="004334C8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  <w:lang w:eastAsia="en-US"/>
              </w:rPr>
              <w:t>абз. 7/пп.3.1.1/п.3.1/разд.3</w:t>
            </w:r>
          </w:p>
        </w:tc>
      </w:tr>
      <w:tr w:rsidR="001F6D8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F6D8B" w:rsidRPr="00AB12C4" w:rsidRDefault="001F6D8B" w:rsidP="00FC0AB5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1F6D8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F6D8B" w:rsidRPr="00AB12C4" w:rsidRDefault="001F6D8B" w:rsidP="00EB1060">
            <w:pPr>
              <w:jc w:val="both"/>
              <w:rPr>
                <w:sz w:val="23"/>
                <w:szCs w:val="23"/>
              </w:rPr>
            </w:pPr>
            <w:bookmarkStart w:id="2" w:name="_GoBack"/>
            <w:r w:rsidRPr="00AB12C4">
              <w:rPr>
                <w:sz w:val="23"/>
                <w:szCs w:val="23"/>
              </w:rPr>
              <w:t xml:space="preserve">Инвалиды </w:t>
            </w:r>
            <w:r w:rsidRPr="00AB12C4">
              <w:rPr>
                <w:sz w:val="24"/>
                <w:szCs w:val="24"/>
              </w:rPr>
              <w:t>с детства, дети-инвалиды</w:t>
            </w:r>
            <w:bookmarkEnd w:id="2"/>
          </w:p>
        </w:tc>
      </w:tr>
      <w:tr w:rsidR="001F6D8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F6D8B" w:rsidRPr="00AB12C4" w:rsidRDefault="001F6D8B" w:rsidP="005F607B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2"/>
                <w:szCs w:val="22"/>
              </w:rPr>
              <w:t>01 января 2019 года</w:t>
            </w:r>
          </w:p>
        </w:tc>
      </w:tr>
      <w:tr w:rsidR="001F6D8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F6D8B" w:rsidRPr="00AB12C4" w:rsidRDefault="001F6D8B" w:rsidP="00DF7571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2"/>
                <w:szCs w:val="22"/>
              </w:rPr>
              <w:t>01 января 2019 года</w:t>
            </w:r>
          </w:p>
        </w:tc>
      </w:tr>
      <w:tr w:rsidR="001F6D8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AB12C4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1F6D8B" w:rsidRDefault="001F6D8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  <w:p w:rsidR="001F6D8B" w:rsidRPr="00AB12C4" w:rsidRDefault="001F6D8B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1F6D8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F6D8B" w:rsidRPr="00AB12C4" w:rsidRDefault="001F6D8B" w:rsidP="00EB1060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2"/>
                <w:szCs w:val="22"/>
              </w:rPr>
              <w:t>Не установлено</w:t>
            </w:r>
          </w:p>
        </w:tc>
      </w:tr>
      <w:tr w:rsidR="001F6D8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1F6D8B" w:rsidRPr="00AB12C4" w:rsidRDefault="001F6D8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1F6D8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F6D8B" w:rsidRPr="00AB12C4" w:rsidRDefault="001F6D8B" w:rsidP="002A5671">
            <w:pPr>
              <w:jc w:val="both"/>
              <w:rPr>
                <w:sz w:val="23"/>
                <w:szCs w:val="23"/>
              </w:rPr>
            </w:pPr>
            <w:r w:rsidRPr="00AB12C4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Pr="00AB12C4">
              <w:rPr>
                <w:sz w:val="23"/>
                <w:szCs w:val="23"/>
              </w:rPr>
              <w:t>инвалиды с детства, дети-инвалиды</w:t>
            </w:r>
          </w:p>
        </w:tc>
      </w:tr>
      <w:tr w:rsidR="001F6D8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F6D8B" w:rsidRPr="00AB12C4" w:rsidRDefault="001F6D8B" w:rsidP="00DF5C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1F6D8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 мер социальной поддержки отдельным категориям граждан</w:t>
            </w:r>
          </w:p>
        </w:tc>
      </w:tr>
      <w:tr w:rsidR="001F6D8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F6D8B" w:rsidRPr="00AB12C4" w:rsidRDefault="001F6D8B" w:rsidP="00EB1060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2"/>
                <w:szCs w:val="22"/>
              </w:rPr>
              <w:t>Земельный налог</w:t>
            </w:r>
          </w:p>
        </w:tc>
      </w:tr>
      <w:tr w:rsidR="001F6D8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F6D8B" w:rsidRPr="00AB12C4" w:rsidRDefault="001F6D8B" w:rsidP="00EB1060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1F6D8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F6D8B" w:rsidRPr="00AB12C4" w:rsidRDefault="001F6D8B" w:rsidP="005A70DA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2"/>
                <w:szCs w:val="22"/>
              </w:rPr>
              <w:t>100% от ставок</w:t>
            </w:r>
          </w:p>
        </w:tc>
      </w:tr>
      <w:tr w:rsidR="001F6D8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1F6D8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Социальная политика</w:t>
            </w:r>
          </w:p>
        </w:tc>
      </w:tr>
      <w:tr w:rsidR="001F6D8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1F6D8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0 % (0/814*100)</w:t>
            </w:r>
          </w:p>
        </w:tc>
      </w:tr>
      <w:tr w:rsidR="001F6D8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установлено</w:t>
            </w:r>
          </w:p>
        </w:tc>
      </w:tr>
      <w:tr w:rsidR="001F6D8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1F6D8B" w:rsidRPr="00AB12C4" w:rsidRDefault="001F6D8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1F6D8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F6D8B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– 0,0 тыс.руб</w:t>
            </w:r>
          </w:p>
          <w:p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2020 – 0,0 тыс.руб. </w:t>
            </w:r>
          </w:p>
        </w:tc>
      </w:tr>
      <w:tr w:rsidR="001F6D8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F6D8B" w:rsidRDefault="001F6D8B" w:rsidP="00124BE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– 0,0 тыс.руб.</w:t>
            </w:r>
          </w:p>
          <w:p w:rsidR="001F6D8B" w:rsidRDefault="001F6D8B" w:rsidP="00124BE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– 0,0 тыс.руб.</w:t>
            </w:r>
          </w:p>
          <w:p w:rsidR="001F6D8B" w:rsidRDefault="001F6D8B" w:rsidP="00124BE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– 0,0 тыс.руб.</w:t>
            </w:r>
          </w:p>
          <w:p w:rsidR="001F6D8B" w:rsidRPr="00AB12C4" w:rsidRDefault="001F6D8B" w:rsidP="00124BE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0,0 тыс.руб.</w:t>
            </w:r>
          </w:p>
        </w:tc>
      </w:tr>
      <w:tr w:rsidR="001F6D8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814 единиц</w:t>
            </w:r>
          </w:p>
        </w:tc>
      </w:tr>
      <w:tr w:rsidR="001F6D8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0 единиц</w:t>
            </w:r>
          </w:p>
        </w:tc>
      </w:tr>
      <w:tr w:rsidR="001F6D8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185 тыс.рублей</w:t>
            </w:r>
          </w:p>
        </w:tc>
      </w:tr>
      <w:tr w:rsidR="001F6D8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:rsidR="001F6D8B" w:rsidRPr="003A7EDF" w:rsidRDefault="001F6D8B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1F6D8B" w:rsidRPr="00DF5CCA" w:rsidRDefault="001F6D8B" w:rsidP="008E47F5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1F6D8B" w:rsidRDefault="001F6D8B"/>
    <w:sectPr w:rsidR="001F6D8B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7F5"/>
    <w:rsid w:val="000244D3"/>
    <w:rsid w:val="000305F7"/>
    <w:rsid w:val="000774FB"/>
    <w:rsid w:val="00080E1B"/>
    <w:rsid w:val="000D4D18"/>
    <w:rsid w:val="00100AF4"/>
    <w:rsid w:val="00124BED"/>
    <w:rsid w:val="0012549B"/>
    <w:rsid w:val="001C0C04"/>
    <w:rsid w:val="001E0C84"/>
    <w:rsid w:val="001F6D8B"/>
    <w:rsid w:val="00270E2F"/>
    <w:rsid w:val="0028490C"/>
    <w:rsid w:val="00291195"/>
    <w:rsid w:val="002929FE"/>
    <w:rsid w:val="00294A60"/>
    <w:rsid w:val="002A5671"/>
    <w:rsid w:val="002D03F1"/>
    <w:rsid w:val="002D1214"/>
    <w:rsid w:val="002D7DE0"/>
    <w:rsid w:val="00330EBE"/>
    <w:rsid w:val="00366C62"/>
    <w:rsid w:val="00396EE4"/>
    <w:rsid w:val="003A7EDF"/>
    <w:rsid w:val="003E1019"/>
    <w:rsid w:val="003F496A"/>
    <w:rsid w:val="00407653"/>
    <w:rsid w:val="0041174A"/>
    <w:rsid w:val="004334C8"/>
    <w:rsid w:val="00437FC3"/>
    <w:rsid w:val="0046302F"/>
    <w:rsid w:val="00476BB9"/>
    <w:rsid w:val="00484D21"/>
    <w:rsid w:val="004E12AB"/>
    <w:rsid w:val="004E1320"/>
    <w:rsid w:val="00501B04"/>
    <w:rsid w:val="00514DB6"/>
    <w:rsid w:val="00522B0B"/>
    <w:rsid w:val="0055796D"/>
    <w:rsid w:val="005A2C2F"/>
    <w:rsid w:val="005A70DA"/>
    <w:rsid w:val="005C4841"/>
    <w:rsid w:val="005E0546"/>
    <w:rsid w:val="005E2B8A"/>
    <w:rsid w:val="005F607B"/>
    <w:rsid w:val="00602AE6"/>
    <w:rsid w:val="0061134D"/>
    <w:rsid w:val="006246EA"/>
    <w:rsid w:val="00660947"/>
    <w:rsid w:val="006A25FC"/>
    <w:rsid w:val="006E17EA"/>
    <w:rsid w:val="006E206F"/>
    <w:rsid w:val="006F2E42"/>
    <w:rsid w:val="0075542A"/>
    <w:rsid w:val="00763C89"/>
    <w:rsid w:val="00771037"/>
    <w:rsid w:val="00794104"/>
    <w:rsid w:val="007B318B"/>
    <w:rsid w:val="007C61C9"/>
    <w:rsid w:val="007C67EC"/>
    <w:rsid w:val="007D2D19"/>
    <w:rsid w:val="007E2561"/>
    <w:rsid w:val="00810E19"/>
    <w:rsid w:val="008176A1"/>
    <w:rsid w:val="00821EDA"/>
    <w:rsid w:val="00882466"/>
    <w:rsid w:val="008964C3"/>
    <w:rsid w:val="008A4FDE"/>
    <w:rsid w:val="008A7A3D"/>
    <w:rsid w:val="008E47F5"/>
    <w:rsid w:val="009122A7"/>
    <w:rsid w:val="009326FD"/>
    <w:rsid w:val="00935181"/>
    <w:rsid w:val="00946856"/>
    <w:rsid w:val="009701C3"/>
    <w:rsid w:val="0098717D"/>
    <w:rsid w:val="00992674"/>
    <w:rsid w:val="009927A2"/>
    <w:rsid w:val="009A5E8D"/>
    <w:rsid w:val="009C2D46"/>
    <w:rsid w:val="009E3F5B"/>
    <w:rsid w:val="00A00484"/>
    <w:rsid w:val="00A4105F"/>
    <w:rsid w:val="00A703AC"/>
    <w:rsid w:val="00AB12C4"/>
    <w:rsid w:val="00AB7F03"/>
    <w:rsid w:val="00B02F92"/>
    <w:rsid w:val="00B03F6B"/>
    <w:rsid w:val="00B16C4A"/>
    <w:rsid w:val="00B720F2"/>
    <w:rsid w:val="00B84BDC"/>
    <w:rsid w:val="00BA5AAD"/>
    <w:rsid w:val="00BF727C"/>
    <w:rsid w:val="00C23172"/>
    <w:rsid w:val="00C31711"/>
    <w:rsid w:val="00C50C69"/>
    <w:rsid w:val="00C53B04"/>
    <w:rsid w:val="00C6658D"/>
    <w:rsid w:val="00C7013A"/>
    <w:rsid w:val="00CE3CB1"/>
    <w:rsid w:val="00CF3D96"/>
    <w:rsid w:val="00D01C98"/>
    <w:rsid w:val="00D0399E"/>
    <w:rsid w:val="00D33F29"/>
    <w:rsid w:val="00D4646B"/>
    <w:rsid w:val="00D81212"/>
    <w:rsid w:val="00D86E03"/>
    <w:rsid w:val="00D9652C"/>
    <w:rsid w:val="00DB19F7"/>
    <w:rsid w:val="00DC04C7"/>
    <w:rsid w:val="00DC4FD3"/>
    <w:rsid w:val="00DC75CE"/>
    <w:rsid w:val="00DF5CCA"/>
    <w:rsid w:val="00DF7569"/>
    <w:rsid w:val="00DF7571"/>
    <w:rsid w:val="00E178B7"/>
    <w:rsid w:val="00E400A7"/>
    <w:rsid w:val="00E70D1F"/>
    <w:rsid w:val="00E846D3"/>
    <w:rsid w:val="00EB1060"/>
    <w:rsid w:val="00EB1203"/>
    <w:rsid w:val="00F34C7C"/>
    <w:rsid w:val="00FA0F88"/>
    <w:rsid w:val="00FC0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7F5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NoSpacingChar">
    <w:name w:val="No Spacing Char"/>
    <w:link w:val="NoSpacing"/>
    <w:uiPriority w:val="99"/>
    <w:locked/>
    <w:rsid w:val="008E47F5"/>
    <w:rPr>
      <w:sz w:val="22"/>
      <w:lang w:val="ru-RU" w:eastAsia="en-US"/>
    </w:rPr>
  </w:style>
  <w:style w:type="paragraph" w:styleId="NoSpacing">
    <w:name w:val="No Spacing"/>
    <w:link w:val="NoSpacingChar"/>
    <w:uiPriority w:val="99"/>
    <w:qFormat/>
    <w:rsid w:val="008E47F5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827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378</TotalTime>
  <Pages>3</Pages>
  <Words>850</Words>
  <Characters>4851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MihailovaOG</cp:lastModifiedBy>
  <cp:revision>104</cp:revision>
  <cp:lastPrinted>2021-07-12T04:03:00Z</cp:lastPrinted>
  <dcterms:created xsi:type="dcterms:W3CDTF">2021-07-12T04:03:00Z</dcterms:created>
  <dcterms:modified xsi:type="dcterms:W3CDTF">2021-08-27T06:05:00Z</dcterms:modified>
</cp:coreProperties>
</file>